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B412B" w14:textId="003CCC28" w:rsidR="006B2F86" w:rsidRDefault="00941FA4" w:rsidP="00E71FC3">
      <w:pPr>
        <w:pStyle w:val="NoSpacing"/>
      </w:pPr>
      <w:r>
        <w:rPr>
          <w:u w:val="single"/>
        </w:rPr>
        <w:t>Robert de MIRFLET</w:t>
      </w:r>
      <w:r>
        <w:t xml:space="preserve">      (fl.1391-1435)</w:t>
      </w:r>
    </w:p>
    <w:p w14:paraId="3770DAF8" w14:textId="55C49103" w:rsidR="00941FA4" w:rsidRDefault="00941FA4" w:rsidP="00E71FC3">
      <w:pPr>
        <w:pStyle w:val="NoSpacing"/>
      </w:pPr>
      <w:r>
        <w:t xml:space="preserve">Vicar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Kirklington</w:t>
      </w:r>
      <w:proofErr w:type="spellEnd"/>
      <w:r>
        <w:t>, North Riding of Yorkshire.</w:t>
      </w:r>
    </w:p>
    <w:p w14:paraId="70FC0D1C" w14:textId="108FD007" w:rsidR="00941FA4" w:rsidRDefault="00941FA4" w:rsidP="00E71FC3">
      <w:pPr>
        <w:pStyle w:val="NoSpacing"/>
      </w:pPr>
    </w:p>
    <w:p w14:paraId="782C62E6" w14:textId="59DB00E6" w:rsidR="00941FA4" w:rsidRDefault="00941FA4" w:rsidP="00E71FC3">
      <w:pPr>
        <w:pStyle w:val="NoSpacing"/>
      </w:pPr>
    </w:p>
    <w:p w14:paraId="41BE4E66" w14:textId="19628DD3" w:rsidR="00941FA4" w:rsidRDefault="00941FA4" w:rsidP="00E71FC3">
      <w:pPr>
        <w:pStyle w:val="NoSpacing"/>
      </w:pPr>
      <w:r>
        <w:tab/>
        <w:t>1391</w:t>
      </w:r>
      <w:r>
        <w:tab/>
        <w:t>He became Vicar.</w:t>
      </w:r>
    </w:p>
    <w:p w14:paraId="74E7A25A" w14:textId="7B44B79F" w:rsidR="00941FA4" w:rsidRDefault="00941FA4" w:rsidP="00E71FC3">
      <w:pPr>
        <w:pStyle w:val="NoSpacing"/>
      </w:pPr>
      <w:r>
        <w:tab/>
      </w:r>
      <w:r>
        <w:tab/>
        <w:t>(from information in the church)</w:t>
      </w:r>
    </w:p>
    <w:p w14:paraId="164543CD" w14:textId="7A46DED2" w:rsidR="00941FA4" w:rsidRDefault="00941FA4" w:rsidP="00E71FC3">
      <w:pPr>
        <w:pStyle w:val="NoSpacing"/>
      </w:pPr>
    </w:p>
    <w:p w14:paraId="0BDF05D8" w14:textId="05EFE426" w:rsidR="00941FA4" w:rsidRDefault="00941FA4" w:rsidP="00E71FC3">
      <w:pPr>
        <w:pStyle w:val="NoSpacing"/>
      </w:pPr>
    </w:p>
    <w:p w14:paraId="5F102D84" w14:textId="36E082F4" w:rsidR="00941FA4" w:rsidRPr="00941FA4" w:rsidRDefault="00941FA4" w:rsidP="00E71FC3">
      <w:pPr>
        <w:pStyle w:val="NoSpacing"/>
      </w:pPr>
      <w:r>
        <w:t>4 February 2020</w:t>
      </w:r>
      <w:bookmarkStart w:id="0" w:name="_GoBack"/>
      <w:bookmarkEnd w:id="0"/>
    </w:p>
    <w:sectPr w:rsidR="00941FA4" w:rsidRPr="00941F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4BBEC" w14:textId="77777777" w:rsidR="00941FA4" w:rsidRDefault="00941FA4" w:rsidP="00E71FC3">
      <w:pPr>
        <w:spacing w:after="0" w:line="240" w:lineRule="auto"/>
      </w:pPr>
      <w:r>
        <w:separator/>
      </w:r>
    </w:p>
  </w:endnote>
  <w:endnote w:type="continuationSeparator" w:id="0">
    <w:p w14:paraId="57C094A3" w14:textId="77777777" w:rsidR="00941FA4" w:rsidRDefault="00941F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21FB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FC5EC" w14:textId="77777777" w:rsidR="00941FA4" w:rsidRDefault="00941FA4" w:rsidP="00E71FC3">
      <w:pPr>
        <w:spacing w:after="0" w:line="240" w:lineRule="auto"/>
      </w:pPr>
      <w:r>
        <w:separator/>
      </w:r>
    </w:p>
  </w:footnote>
  <w:footnote w:type="continuationSeparator" w:id="0">
    <w:p w14:paraId="49BE7FED" w14:textId="77777777" w:rsidR="00941FA4" w:rsidRDefault="00941F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FA4"/>
    <w:rsid w:val="001A7C09"/>
    <w:rsid w:val="00577BD5"/>
    <w:rsid w:val="006A1F77"/>
    <w:rsid w:val="00733BE7"/>
    <w:rsid w:val="00941FA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4E1DC"/>
  <w15:chartTrackingRefBased/>
  <w15:docId w15:val="{337E10E5-1D08-4399-9BB0-BBB64ADB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2020-02-04T15:23:00Z</dcterms:created>
  <dcterms:modified xsi:type="dcterms:W3CDTF">2020-02-04T15:36:00Z</dcterms:modified>
</cp:coreProperties>
</file>